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0CA" w:rsidRDefault="00F710CA" w:rsidP="00B777DA">
      <w:pPr>
        <w:ind w:left="3600" w:firstLine="720"/>
        <w:rPr>
          <w:b/>
          <w:szCs w:val="28"/>
        </w:rPr>
      </w:pPr>
      <w:r w:rsidRPr="002254B7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" filled="t">
            <v:imagedata r:id="rId7" o:title=""/>
          </v:shape>
        </w:pict>
      </w:r>
    </w:p>
    <w:p w:rsidR="00F710CA" w:rsidRPr="003B693E" w:rsidRDefault="00F710CA" w:rsidP="00B777DA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F710CA" w:rsidRPr="003B693E" w:rsidRDefault="00F710CA" w:rsidP="00B777DA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F710CA" w:rsidRPr="003B693E" w:rsidRDefault="00F710CA" w:rsidP="00B777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F710CA" w:rsidRPr="003B693E" w:rsidRDefault="00F710CA" w:rsidP="00B777DA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F710CA" w:rsidRPr="003B693E" w:rsidRDefault="00F710CA" w:rsidP="00B777DA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F710CA" w:rsidRPr="003B693E" w:rsidRDefault="00F710CA" w:rsidP="00B777DA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F710CA" w:rsidRDefault="00F710CA" w:rsidP="00B777D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710CA" w:rsidRPr="003B693E" w:rsidRDefault="00F710CA" w:rsidP="00B777D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710CA" w:rsidRPr="003B693E" w:rsidRDefault="00F710CA" w:rsidP="00B777D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F710CA" w:rsidRPr="003B693E" w:rsidRDefault="00F710CA" w:rsidP="00B777DA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F710CA" w:rsidRPr="003B693E" w:rsidRDefault="00F710CA" w:rsidP="00B777DA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207</w:t>
      </w:r>
    </w:p>
    <w:p w:rsidR="00F710CA" w:rsidRPr="003B693E" w:rsidRDefault="00F710CA" w:rsidP="00B777DA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F710CA" w:rsidRPr="003B693E" w:rsidRDefault="00F710CA" w:rsidP="00B777DA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F710CA" w:rsidRPr="003B693E" w:rsidRDefault="00F710CA" w:rsidP="00B777DA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F710CA" w:rsidRPr="003B693E" w:rsidRDefault="00F710CA" w:rsidP="00B777DA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буд.№12 вул. М.Кривоноса</w:t>
      </w:r>
    </w:p>
    <w:p w:rsidR="00F710CA" w:rsidRPr="003B693E" w:rsidRDefault="00F710CA" w:rsidP="00B777DA">
      <w:pPr>
        <w:widowControl w:val="0"/>
        <w:autoSpaceDE w:val="0"/>
        <w:jc w:val="both"/>
        <w:rPr>
          <w:rFonts w:ascii="Times New Roman" w:hAnsi="Times New Roman"/>
        </w:rPr>
      </w:pPr>
    </w:p>
    <w:p w:rsidR="00F710CA" w:rsidRPr="003B693E" w:rsidRDefault="00F710CA" w:rsidP="000C78F3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F710CA" w:rsidRPr="003B693E" w:rsidRDefault="00F710CA" w:rsidP="00B777DA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F710CA" w:rsidRPr="003B693E" w:rsidRDefault="00F710CA" w:rsidP="00B777DA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2,4</w:t>
      </w:r>
      <w:r w:rsidRPr="000C78F3">
        <w:rPr>
          <w:rFonts w:ascii="Times New Roman" w:hAnsi="Times New Roman"/>
        </w:rPr>
        <w:t>56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</w:t>
      </w:r>
      <w:r>
        <w:rPr>
          <w:rFonts w:ascii="Times New Roman" w:hAnsi="Times New Roman"/>
        </w:rPr>
        <w:t xml:space="preserve"> 13.02.2013р №172 «Про внесення доповнень до рішення виконавчого комітету міської ради</w:t>
      </w:r>
      <w:r w:rsidRPr="003B693E">
        <w:rPr>
          <w:rFonts w:ascii="Times New Roman" w:hAnsi="Times New Roman"/>
        </w:rPr>
        <w:t xml:space="preserve">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№12 по вул.. М.Кривоноса</w:t>
      </w:r>
    </w:p>
    <w:p w:rsidR="00F710CA" w:rsidRPr="003B693E" w:rsidRDefault="00F710CA" w:rsidP="00B777D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</w:t>
      </w:r>
      <w:r w:rsidRPr="00201805"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від</w:t>
      </w:r>
      <w:r>
        <w:rPr>
          <w:rFonts w:ascii="Times New Roman" w:hAnsi="Times New Roman"/>
        </w:rPr>
        <w:t xml:space="preserve"> 13.02.2013р №172 «Про внесення доповнень до рішення виконавчого комітету міської ради</w:t>
      </w:r>
      <w:r w:rsidRPr="003B693E">
        <w:rPr>
          <w:rFonts w:ascii="Times New Roman" w:hAnsi="Times New Roman"/>
        </w:rPr>
        <w:t xml:space="preserve">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№12, що по вул.. М.Кривоноса.</w:t>
      </w:r>
    </w:p>
    <w:p w:rsidR="00F710CA" w:rsidRPr="003B693E" w:rsidRDefault="00F710CA" w:rsidP="00B777D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№12 по вул.. М.Кривоноса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F710CA" w:rsidRPr="003B693E" w:rsidRDefault="00F710CA" w:rsidP="00B777D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F710CA" w:rsidRPr="003B693E" w:rsidRDefault="00F710CA" w:rsidP="00B777DA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F710CA" w:rsidRPr="003B693E" w:rsidRDefault="00F710CA" w:rsidP="00B777DA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F710CA" w:rsidRDefault="00F710CA" w:rsidP="00B777DA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F710CA" w:rsidRPr="00DC72A5" w:rsidRDefault="00F710CA" w:rsidP="000C78F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F710CA" w:rsidRPr="00DC72A5" w:rsidRDefault="00F710CA" w:rsidP="000C78F3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207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F710CA" w:rsidRPr="00DC72A5" w:rsidRDefault="00F710CA" w:rsidP="000C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10CA" w:rsidRPr="00DC72A5" w:rsidRDefault="00F710CA" w:rsidP="000C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10CA" w:rsidRPr="00DC72A5" w:rsidRDefault="00F710CA" w:rsidP="000C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F710CA" w:rsidRPr="00DC72A5" w:rsidRDefault="00F710CA" w:rsidP="000C78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М.Кривоноса, 12 </w:t>
      </w:r>
    </w:p>
    <w:p w:rsidR="00F710CA" w:rsidRPr="00DC72A5" w:rsidRDefault="00F710CA" w:rsidP="000C78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F710CA" w:rsidRPr="00DC72A5" w:rsidRDefault="00F710CA" w:rsidP="000C78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F710CA" w:rsidRDefault="00F710CA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929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35"/>
        <w:gridCol w:w="1534"/>
      </w:tblGrid>
      <w:tr w:rsidR="00F710CA" w:rsidRPr="00A04CE3" w:rsidTr="00787635">
        <w:trPr>
          <w:trHeight w:val="527"/>
          <w:jc w:val="center"/>
        </w:trPr>
        <w:tc>
          <w:tcPr>
            <w:tcW w:w="901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35" w:type="dxa"/>
          </w:tcPr>
          <w:p w:rsidR="00F710CA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з ліфтом </w:t>
            </w:r>
          </w:p>
          <w:p w:rsidR="00F710CA" w:rsidRPr="009D3CA4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534" w:type="dxa"/>
          </w:tcPr>
          <w:p w:rsidR="00F710CA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без ліфтом </w:t>
            </w:r>
          </w:p>
          <w:p w:rsidR="00F710CA" w:rsidRPr="009D3CA4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F710CA" w:rsidRPr="00A04CE3" w:rsidTr="00787635">
        <w:trPr>
          <w:trHeight w:val="448"/>
          <w:jc w:val="center"/>
        </w:trPr>
        <w:tc>
          <w:tcPr>
            <w:tcW w:w="901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35" w:type="dxa"/>
          </w:tcPr>
          <w:p w:rsidR="00F710CA" w:rsidRPr="00A04CE3" w:rsidRDefault="00F710CA" w:rsidP="00836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  <w:r w:rsidRPr="00A04CE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1534" w:type="dxa"/>
          </w:tcPr>
          <w:p w:rsidR="00F710CA" w:rsidRPr="00A04CE3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  <w:r w:rsidRPr="00A04CE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79</w:t>
            </w:r>
          </w:p>
        </w:tc>
      </w:tr>
      <w:tr w:rsidR="00F710CA" w:rsidRPr="00A04CE3" w:rsidTr="00787635">
        <w:trPr>
          <w:trHeight w:val="336"/>
          <w:jc w:val="center"/>
        </w:trPr>
        <w:tc>
          <w:tcPr>
            <w:tcW w:w="901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35" w:type="dxa"/>
          </w:tcPr>
          <w:p w:rsidR="00F710CA" w:rsidRPr="00A04CE3" w:rsidRDefault="00F710CA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0,605</w:t>
            </w:r>
          </w:p>
        </w:tc>
        <w:tc>
          <w:tcPr>
            <w:tcW w:w="1534" w:type="dxa"/>
          </w:tcPr>
          <w:p w:rsidR="00F710CA" w:rsidRPr="00A04CE3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0,605</w:t>
            </w:r>
          </w:p>
        </w:tc>
      </w:tr>
      <w:tr w:rsidR="00F710CA" w:rsidRPr="00A04CE3" w:rsidTr="00787635">
        <w:trPr>
          <w:trHeight w:val="264"/>
          <w:jc w:val="center"/>
        </w:trPr>
        <w:tc>
          <w:tcPr>
            <w:tcW w:w="901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35" w:type="dxa"/>
          </w:tcPr>
          <w:p w:rsidR="00F710CA" w:rsidRPr="00A04CE3" w:rsidRDefault="00F710CA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0,471</w:t>
            </w:r>
          </w:p>
        </w:tc>
        <w:tc>
          <w:tcPr>
            <w:tcW w:w="1534" w:type="dxa"/>
          </w:tcPr>
          <w:p w:rsidR="00F710CA" w:rsidRPr="00A04CE3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10CA" w:rsidRPr="00A04CE3" w:rsidTr="00787635">
        <w:trPr>
          <w:trHeight w:val="264"/>
          <w:jc w:val="center"/>
        </w:trPr>
        <w:tc>
          <w:tcPr>
            <w:tcW w:w="901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35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0,307</w:t>
            </w:r>
          </w:p>
        </w:tc>
        <w:tc>
          <w:tcPr>
            <w:tcW w:w="1534" w:type="dxa"/>
          </w:tcPr>
          <w:p w:rsidR="00F710CA" w:rsidRPr="00A04CE3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710CA" w:rsidRPr="00A04CE3" w:rsidTr="00787635">
        <w:trPr>
          <w:trHeight w:val="264"/>
          <w:jc w:val="center"/>
        </w:trPr>
        <w:tc>
          <w:tcPr>
            <w:tcW w:w="901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35" w:type="dxa"/>
          </w:tcPr>
          <w:p w:rsidR="00F710CA" w:rsidRPr="00A04CE3" w:rsidRDefault="00F710CA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0,32</w:t>
            </w:r>
            <w:r w:rsidRPr="00A04CE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534" w:type="dxa"/>
          </w:tcPr>
          <w:p w:rsidR="00F710CA" w:rsidRPr="00A04CE3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0,32</w:t>
            </w:r>
            <w:r w:rsidRPr="00A04CE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F710CA" w:rsidRPr="00A04CE3" w:rsidTr="00787635">
        <w:trPr>
          <w:trHeight w:val="2760"/>
          <w:jc w:val="center"/>
        </w:trPr>
        <w:tc>
          <w:tcPr>
            <w:tcW w:w="901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35" w:type="dxa"/>
          </w:tcPr>
          <w:p w:rsidR="00F710CA" w:rsidRPr="00A04CE3" w:rsidRDefault="00F710CA" w:rsidP="00736E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1,079</w:t>
            </w:r>
          </w:p>
        </w:tc>
        <w:tc>
          <w:tcPr>
            <w:tcW w:w="1534" w:type="dxa"/>
          </w:tcPr>
          <w:p w:rsidR="00F710CA" w:rsidRPr="00A04CE3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1,079</w:t>
            </w:r>
          </w:p>
        </w:tc>
      </w:tr>
      <w:tr w:rsidR="00F710CA" w:rsidRPr="00A04CE3" w:rsidTr="00787635">
        <w:trPr>
          <w:trHeight w:val="596"/>
          <w:jc w:val="center"/>
        </w:trPr>
        <w:tc>
          <w:tcPr>
            <w:tcW w:w="901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35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0,400</w:t>
            </w:r>
          </w:p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0,400</w:t>
            </w:r>
          </w:p>
          <w:p w:rsidR="00F710CA" w:rsidRPr="00A04CE3" w:rsidRDefault="00F710CA" w:rsidP="00736E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34" w:type="dxa"/>
          </w:tcPr>
          <w:p w:rsidR="00F710CA" w:rsidRPr="00A04CE3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0,400</w:t>
            </w:r>
          </w:p>
          <w:p w:rsidR="00F710CA" w:rsidRPr="00A04CE3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10CA" w:rsidRPr="00A04CE3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0,400</w:t>
            </w:r>
          </w:p>
          <w:p w:rsidR="00F710CA" w:rsidRPr="00A04CE3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F710CA" w:rsidRPr="00A04CE3" w:rsidTr="00787635">
        <w:trPr>
          <w:trHeight w:val="264"/>
          <w:jc w:val="center"/>
        </w:trPr>
        <w:tc>
          <w:tcPr>
            <w:tcW w:w="901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35" w:type="dxa"/>
          </w:tcPr>
          <w:p w:rsidR="00F710CA" w:rsidRPr="00A04CE3" w:rsidRDefault="00F710CA" w:rsidP="001F55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534" w:type="dxa"/>
          </w:tcPr>
          <w:p w:rsidR="00F710CA" w:rsidRPr="00A04CE3" w:rsidRDefault="00F710CA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F710CA" w:rsidRPr="00A04CE3" w:rsidTr="00787635">
        <w:trPr>
          <w:trHeight w:val="264"/>
          <w:jc w:val="center"/>
        </w:trPr>
        <w:tc>
          <w:tcPr>
            <w:tcW w:w="901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F710CA" w:rsidRPr="00A04CE3" w:rsidRDefault="00F710C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35" w:type="dxa"/>
          </w:tcPr>
          <w:p w:rsidR="00F710CA" w:rsidRPr="00A04CE3" w:rsidRDefault="00F710CA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A04CE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534" w:type="dxa"/>
          </w:tcPr>
          <w:p w:rsidR="00F710CA" w:rsidRPr="00787635" w:rsidRDefault="00F710CA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0,130</w:t>
            </w:r>
          </w:p>
        </w:tc>
      </w:tr>
      <w:tr w:rsidR="00F710CA" w:rsidRPr="00A04CE3" w:rsidTr="00787635">
        <w:trPr>
          <w:trHeight w:val="264"/>
          <w:jc w:val="center"/>
        </w:trPr>
        <w:tc>
          <w:tcPr>
            <w:tcW w:w="901" w:type="dxa"/>
          </w:tcPr>
          <w:p w:rsidR="00F710CA" w:rsidRPr="00A04CE3" w:rsidRDefault="00F710C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710CA" w:rsidRPr="00CB5CC3" w:rsidRDefault="00F710CA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35" w:type="dxa"/>
          </w:tcPr>
          <w:p w:rsidR="00F710CA" w:rsidRPr="00A04CE3" w:rsidRDefault="00F710CA" w:rsidP="00836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04CE3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  <w:r w:rsidRPr="00A04CE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534" w:type="dxa"/>
          </w:tcPr>
          <w:p w:rsidR="00F710CA" w:rsidRPr="00787635" w:rsidRDefault="00F710CA" w:rsidP="00836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2,721</w:t>
            </w:r>
          </w:p>
        </w:tc>
      </w:tr>
    </w:tbl>
    <w:p w:rsidR="00F710CA" w:rsidRDefault="00F710CA" w:rsidP="00CB5CC3">
      <w:pPr>
        <w:spacing w:after="0" w:line="240" w:lineRule="auto"/>
        <w:ind w:left="360"/>
        <w:jc w:val="both"/>
        <w:rPr>
          <w:color w:val="000000"/>
        </w:rPr>
      </w:pPr>
    </w:p>
    <w:p w:rsidR="00F710CA" w:rsidRDefault="00F710CA" w:rsidP="00CB5CC3">
      <w:pPr>
        <w:spacing w:after="0" w:line="240" w:lineRule="auto"/>
        <w:ind w:left="360"/>
        <w:jc w:val="both"/>
        <w:rPr>
          <w:color w:val="000000"/>
        </w:rPr>
      </w:pPr>
    </w:p>
    <w:p w:rsidR="00F710CA" w:rsidRPr="00DC72A5" w:rsidRDefault="00F710CA" w:rsidP="000C78F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F710CA" w:rsidRDefault="00F710CA" w:rsidP="000C78F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710CA" w:rsidRDefault="00F710CA" w:rsidP="000C78F3">
      <w:pPr>
        <w:spacing w:after="0" w:line="240" w:lineRule="auto"/>
        <w:ind w:left="360"/>
        <w:jc w:val="both"/>
        <w:rPr>
          <w:color w:val="000000"/>
        </w:rPr>
      </w:pPr>
    </w:p>
    <w:p w:rsidR="00F710CA" w:rsidRDefault="00F710CA" w:rsidP="000C78F3">
      <w:pPr>
        <w:spacing w:after="0" w:line="240" w:lineRule="auto"/>
        <w:ind w:left="360"/>
        <w:jc w:val="both"/>
        <w:rPr>
          <w:color w:val="000000"/>
        </w:rPr>
      </w:pPr>
    </w:p>
    <w:p w:rsidR="00F710CA" w:rsidRPr="00703542" w:rsidRDefault="00F710CA" w:rsidP="000C78F3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F710CA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10CA" w:rsidRPr="005459CC" w:rsidRDefault="00F710CA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10CA" w:rsidRPr="005459CC" w:rsidRDefault="00F710CA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10CA" w:rsidRPr="005459CC" w:rsidRDefault="00F710CA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F710CA" w:rsidRPr="00AF1ABC" w:rsidRDefault="00F710CA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F710CA" w:rsidRPr="00AF1ABC" w:rsidSect="00201805">
      <w:pgSz w:w="11906" w:h="16838"/>
      <w:pgMar w:top="850" w:right="850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0CA" w:rsidRDefault="00F710CA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F710CA" w:rsidRDefault="00F710CA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0CA" w:rsidRDefault="00F710CA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F710CA" w:rsidRDefault="00F710CA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630D5"/>
    <w:rsid w:val="000C78F3"/>
    <w:rsid w:val="000E350E"/>
    <w:rsid w:val="00133734"/>
    <w:rsid w:val="00182001"/>
    <w:rsid w:val="001C394A"/>
    <w:rsid w:val="001F3980"/>
    <w:rsid w:val="001F5552"/>
    <w:rsid w:val="00201805"/>
    <w:rsid w:val="002254B7"/>
    <w:rsid w:val="002E5D63"/>
    <w:rsid w:val="00342094"/>
    <w:rsid w:val="003A3059"/>
    <w:rsid w:val="003B6670"/>
    <w:rsid w:val="003B693E"/>
    <w:rsid w:val="00432767"/>
    <w:rsid w:val="00447231"/>
    <w:rsid w:val="004806AE"/>
    <w:rsid w:val="005108D2"/>
    <w:rsid w:val="005459CC"/>
    <w:rsid w:val="00567082"/>
    <w:rsid w:val="005A52A6"/>
    <w:rsid w:val="005C00EB"/>
    <w:rsid w:val="005D7BE1"/>
    <w:rsid w:val="005F7BF0"/>
    <w:rsid w:val="00614F78"/>
    <w:rsid w:val="00653327"/>
    <w:rsid w:val="00654599"/>
    <w:rsid w:val="0067529C"/>
    <w:rsid w:val="006A24FD"/>
    <w:rsid w:val="006B342B"/>
    <w:rsid w:val="00703542"/>
    <w:rsid w:val="00730202"/>
    <w:rsid w:val="00731592"/>
    <w:rsid w:val="00736E2E"/>
    <w:rsid w:val="007676C9"/>
    <w:rsid w:val="00787635"/>
    <w:rsid w:val="007E28F3"/>
    <w:rsid w:val="007E6337"/>
    <w:rsid w:val="00836109"/>
    <w:rsid w:val="00843577"/>
    <w:rsid w:val="00843A8B"/>
    <w:rsid w:val="00856654"/>
    <w:rsid w:val="00861363"/>
    <w:rsid w:val="0087491E"/>
    <w:rsid w:val="00875085"/>
    <w:rsid w:val="00891127"/>
    <w:rsid w:val="008A3A0E"/>
    <w:rsid w:val="008C1037"/>
    <w:rsid w:val="008D0698"/>
    <w:rsid w:val="008E0026"/>
    <w:rsid w:val="008F69F2"/>
    <w:rsid w:val="0095229C"/>
    <w:rsid w:val="009752C9"/>
    <w:rsid w:val="00976E10"/>
    <w:rsid w:val="009D3CA4"/>
    <w:rsid w:val="00A04CE3"/>
    <w:rsid w:val="00A26403"/>
    <w:rsid w:val="00A60517"/>
    <w:rsid w:val="00A82CDE"/>
    <w:rsid w:val="00AF1ABC"/>
    <w:rsid w:val="00B777DA"/>
    <w:rsid w:val="00BE2F04"/>
    <w:rsid w:val="00BE7802"/>
    <w:rsid w:val="00C114D3"/>
    <w:rsid w:val="00C23504"/>
    <w:rsid w:val="00C35A30"/>
    <w:rsid w:val="00C451F4"/>
    <w:rsid w:val="00C94A65"/>
    <w:rsid w:val="00CA7BCC"/>
    <w:rsid w:val="00CB5CC3"/>
    <w:rsid w:val="00CD116D"/>
    <w:rsid w:val="00D50196"/>
    <w:rsid w:val="00D62BEE"/>
    <w:rsid w:val="00D80EFF"/>
    <w:rsid w:val="00D92CDA"/>
    <w:rsid w:val="00DB1B8E"/>
    <w:rsid w:val="00DC72A5"/>
    <w:rsid w:val="00E34435"/>
    <w:rsid w:val="00E9012D"/>
    <w:rsid w:val="00EA288E"/>
    <w:rsid w:val="00EB1314"/>
    <w:rsid w:val="00EE013F"/>
    <w:rsid w:val="00F37F99"/>
    <w:rsid w:val="00F625A9"/>
    <w:rsid w:val="00F710CA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777D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777DA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77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7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26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</TotalTime>
  <Pages>2</Pages>
  <Words>701</Words>
  <Characters>4002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2017-03-28T09:11:00Z</cp:lastPrinted>
  <dcterms:created xsi:type="dcterms:W3CDTF">2017-03-22T10:43:00Z</dcterms:created>
  <dcterms:modified xsi:type="dcterms:W3CDTF">2017-04-04T05:38:00Z</dcterms:modified>
</cp:coreProperties>
</file>